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B4A" w:rsidRDefault="0098638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-28575</wp:posOffset>
                </wp:positionV>
                <wp:extent cx="2247900" cy="41910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4191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86381" w:rsidRPr="00986381" w:rsidRDefault="00986381">
                            <w:pPr>
                              <w:rPr>
                                <w:rFonts w:ascii="Comic Sans MS" w:hAnsi="Comic Sans MS"/>
                                <w:sz w:val="52"/>
                              </w:rPr>
                            </w:pPr>
                            <w:r w:rsidRPr="00986381">
                              <w:rPr>
                                <w:rFonts w:ascii="Comic Sans MS" w:hAnsi="Comic Sans MS"/>
                                <w:sz w:val="52"/>
                              </w:rPr>
                              <w:t>A</w:t>
                            </w:r>
                            <w:r w:rsidR="00E53475">
                              <w:rPr>
                                <w:rFonts w:ascii="Comic Sans MS" w:hAnsi="Comic Sans MS"/>
                                <w:sz w:val="52"/>
                              </w:rPr>
                              <w:t>nswer</w:t>
                            </w:r>
                            <w:r w:rsidRPr="00986381">
                              <w:rPr>
                                <w:rFonts w:ascii="Comic Sans MS" w:hAnsi="Comic Sans MS"/>
                                <w:sz w:val="52"/>
                              </w:rPr>
                              <w:t xml:space="preserve"> underneath – no peeking!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5.75pt;margin-top:-2.25pt;width:177pt;height:3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" fillcolor="#ed7d31 [3205]" strokeweight=".5pt">
                <v:textbox>
                  <w:txbxContent>
                    <w:p w:rsidR="00986381" w:rsidRPr="00986381" w:rsidRDefault="00986381">
                      <w:pPr>
                        <w:rPr>
                          <w:rFonts w:ascii="Comic Sans MS" w:hAnsi="Comic Sans MS"/>
                          <w:sz w:val="52"/>
                        </w:rPr>
                      </w:pPr>
                      <w:r w:rsidRPr="00986381">
                        <w:rPr>
                          <w:rFonts w:ascii="Comic Sans MS" w:hAnsi="Comic Sans MS"/>
                          <w:sz w:val="52"/>
                        </w:rPr>
                        <w:t>A</w:t>
                      </w:r>
                      <w:r w:rsidR="00E53475">
                        <w:rPr>
                          <w:rFonts w:ascii="Comic Sans MS" w:hAnsi="Comic Sans MS"/>
                          <w:sz w:val="52"/>
                        </w:rPr>
                        <w:t>nswer</w:t>
                      </w:r>
                      <w:r w:rsidRPr="00986381">
                        <w:rPr>
                          <w:rFonts w:ascii="Comic Sans MS" w:hAnsi="Comic Sans MS"/>
                          <w:sz w:val="52"/>
                        </w:rPr>
                        <w:t xml:space="preserve"> underneath – no peeking!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7F42D7B5" wp14:editId="6EF56EBF">
            <wp:extent cx="5514975" cy="5086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7B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381"/>
    <w:rsid w:val="001D1250"/>
    <w:rsid w:val="00986381"/>
    <w:rsid w:val="00B07B4A"/>
    <w:rsid w:val="00C13FE9"/>
    <w:rsid w:val="00E5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4636A"/>
  <w15:chartTrackingRefBased/>
  <w15:docId w15:val="{6121068D-C431-4B63-AC7E-A8B8514E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5C7BEA77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</cp:revision>
  <dcterms:created xsi:type="dcterms:W3CDTF">2020-05-07T10:38:00Z</dcterms:created>
  <dcterms:modified xsi:type="dcterms:W3CDTF">2020-05-07T10:49:00Z</dcterms:modified>
</cp:coreProperties>
</file>